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17D32" w:rsidR="00C46E6C" w:rsidP="00C46E6C" w:rsidRDefault="00517D32" w14:paraId="61E9DB6F" w14:textId="2743CFE3">
      <w:pPr>
        <w:pStyle w:val="Tittel"/>
        <w:rPr>
          <w:sz w:val="44"/>
          <w:szCs w:val="44"/>
        </w:rPr>
      </w:pPr>
      <w:r w:rsidRPr="00517D32">
        <w:rPr>
          <w:sz w:val="44"/>
          <w:szCs w:val="44"/>
        </w:rPr>
        <w:t xml:space="preserve">Bilag 4 - </w:t>
      </w:r>
      <w:r w:rsidRPr="00517D32" w:rsidR="00C46E6C">
        <w:rPr>
          <w:sz w:val="44"/>
          <w:szCs w:val="44"/>
        </w:rPr>
        <w:t>Samtykke til behandling av personopplysninger</w:t>
      </w:r>
    </w:p>
    <w:p w:rsidR="00C46E6C" w:rsidP="00E46FB1" w:rsidRDefault="00C46E6C" w14:paraId="63941A5F" w14:textId="2883E072">
      <w:pPr>
        <w:pStyle w:val="Overskrift1"/>
      </w:pPr>
      <w:r>
        <w:t>Behandling av personopplysninger</w:t>
      </w:r>
    </w:p>
    <w:p w:rsidR="00C46E6C" w:rsidP="00E46FB1" w:rsidRDefault="00C46E6C" w14:paraId="697B4AA7" w14:textId="449214D7">
      <w:r>
        <w:t xml:space="preserve">Kunden vil i forbindelse med bruk av avtalen innhente følgende opplysninger/-personopplysninger fra Leverandøren: </w:t>
      </w:r>
    </w:p>
    <w:p w:rsidR="00C46E6C" w:rsidP="00C46E6C" w:rsidRDefault="00C46E6C" w14:paraId="39EBDC95" w14:textId="77777777">
      <w:pPr>
        <w:pStyle w:val="Listeavsnitt"/>
        <w:numPr>
          <w:ilvl w:val="0"/>
          <w:numId w:val="1"/>
        </w:numPr>
      </w:pPr>
      <w:r>
        <w:t>GPS-koordinator over hvor bilen til enhver tid befinner seg mens han gjennomfører turer for kunden.</w:t>
      </w:r>
    </w:p>
    <w:p w:rsidR="00C46E6C" w:rsidP="00C46E6C" w:rsidRDefault="00C46E6C" w14:paraId="287A19E5" w14:textId="77777777">
      <w:pPr>
        <w:pStyle w:val="Listeavsnitt"/>
        <w:numPr>
          <w:ilvl w:val="0"/>
          <w:numId w:val="1"/>
        </w:numPr>
      </w:pPr>
      <w:r>
        <w:t>Tur Dato</w:t>
      </w:r>
    </w:p>
    <w:p w:rsidR="00C46E6C" w:rsidP="00C46E6C" w:rsidRDefault="00C46E6C" w14:paraId="6F4030E4" w14:textId="77777777">
      <w:pPr>
        <w:pStyle w:val="Listeavsnitt"/>
        <w:numPr>
          <w:ilvl w:val="0"/>
          <w:numId w:val="1"/>
        </w:numPr>
      </w:pPr>
      <w:r>
        <w:t>Rekvisisjonsnummer</w:t>
      </w:r>
    </w:p>
    <w:p w:rsidR="00C46E6C" w:rsidP="00C46E6C" w:rsidRDefault="00C46E6C" w14:paraId="0CA09EB5" w14:textId="77777777">
      <w:pPr>
        <w:pStyle w:val="Listeavsnitt"/>
        <w:numPr>
          <w:ilvl w:val="0"/>
          <w:numId w:val="1"/>
        </w:numPr>
      </w:pPr>
      <w:r>
        <w:t>Turnummer fra NISSY</w:t>
      </w:r>
    </w:p>
    <w:p w:rsidR="00C46E6C" w:rsidP="00C46E6C" w:rsidRDefault="00C46E6C" w14:paraId="08F52D3F" w14:textId="77777777">
      <w:pPr>
        <w:pStyle w:val="Listeavsnitt"/>
        <w:numPr>
          <w:ilvl w:val="0"/>
          <w:numId w:val="1"/>
        </w:numPr>
      </w:pPr>
      <w:r>
        <w:t>Faktisk starttidspunkt</w:t>
      </w:r>
    </w:p>
    <w:p w:rsidR="00C46E6C" w:rsidP="00C46E6C" w:rsidRDefault="00C46E6C" w14:paraId="40D572CC" w14:textId="77777777">
      <w:pPr>
        <w:pStyle w:val="Listeavsnitt"/>
        <w:numPr>
          <w:ilvl w:val="0"/>
          <w:numId w:val="1"/>
        </w:numPr>
      </w:pPr>
      <w:r>
        <w:t>Faktisk leveringstidspunkt</w:t>
      </w:r>
    </w:p>
    <w:p w:rsidR="00C46E6C" w:rsidP="00C46E6C" w:rsidRDefault="00C46E6C" w14:paraId="57A1DCB1" w14:textId="77777777">
      <w:pPr>
        <w:pStyle w:val="Listeavsnitt"/>
        <w:numPr>
          <w:ilvl w:val="0"/>
          <w:numId w:val="1"/>
        </w:numPr>
      </w:pPr>
      <w:r>
        <w:t>Hentested (gateadresse) inklusiv GPS-koordinater og tidspunkt</w:t>
      </w:r>
    </w:p>
    <w:p w:rsidR="00C46E6C" w:rsidP="00C46E6C" w:rsidRDefault="00C46E6C" w14:paraId="779C514F" w14:textId="77777777">
      <w:pPr>
        <w:pStyle w:val="Listeavsnitt"/>
        <w:numPr>
          <w:ilvl w:val="0"/>
          <w:numId w:val="1"/>
        </w:numPr>
      </w:pPr>
      <w:r>
        <w:t>Fra Postnummer, hentested</w:t>
      </w:r>
    </w:p>
    <w:p w:rsidR="00C46E6C" w:rsidP="00C46E6C" w:rsidRDefault="00C46E6C" w14:paraId="42E829D4" w14:textId="77777777">
      <w:pPr>
        <w:pStyle w:val="Listeavsnitt"/>
        <w:numPr>
          <w:ilvl w:val="0"/>
          <w:numId w:val="1"/>
        </w:numPr>
      </w:pPr>
      <w:r>
        <w:t>Fra Poststed</w:t>
      </w:r>
    </w:p>
    <w:p w:rsidR="00C46E6C" w:rsidP="00C46E6C" w:rsidRDefault="00C46E6C" w14:paraId="5F9973AB" w14:textId="77777777">
      <w:pPr>
        <w:pStyle w:val="Listeavsnitt"/>
        <w:numPr>
          <w:ilvl w:val="0"/>
          <w:numId w:val="1"/>
        </w:numPr>
      </w:pPr>
      <w:r>
        <w:t>Leveringssted (gateadresse) inklusiv GPS-koordinater</w:t>
      </w:r>
    </w:p>
    <w:p w:rsidR="00C46E6C" w:rsidP="00C46E6C" w:rsidRDefault="00C46E6C" w14:paraId="1CF7562B" w14:textId="77777777">
      <w:pPr>
        <w:pStyle w:val="Listeavsnitt"/>
        <w:numPr>
          <w:ilvl w:val="0"/>
          <w:numId w:val="1"/>
        </w:numPr>
      </w:pPr>
      <w:r>
        <w:t>Til Postnummer, leveringssted</w:t>
      </w:r>
    </w:p>
    <w:p w:rsidR="00C46E6C" w:rsidP="00C46E6C" w:rsidRDefault="00C46E6C" w14:paraId="57B16A70" w14:textId="77777777">
      <w:pPr>
        <w:pStyle w:val="Listeavsnitt"/>
        <w:numPr>
          <w:ilvl w:val="0"/>
          <w:numId w:val="1"/>
        </w:numPr>
      </w:pPr>
      <w:r>
        <w:t>Til Poststed</w:t>
      </w:r>
    </w:p>
    <w:p w:rsidR="00C46E6C" w:rsidP="00C46E6C" w:rsidRDefault="00C46E6C" w14:paraId="4C4D3B14" w14:textId="77777777">
      <w:pPr>
        <w:pStyle w:val="Listeavsnitt"/>
        <w:numPr>
          <w:ilvl w:val="0"/>
          <w:numId w:val="1"/>
        </w:numPr>
      </w:pPr>
      <w:r>
        <w:t xml:space="preserve">Avtalekode </w:t>
      </w:r>
    </w:p>
    <w:p w:rsidR="00C46E6C" w:rsidP="00C46E6C" w:rsidRDefault="00C46E6C" w14:paraId="49E059CA" w14:textId="77777777">
      <w:pPr>
        <w:pStyle w:val="Listeavsnitt"/>
        <w:numPr>
          <w:ilvl w:val="0"/>
          <w:numId w:val="1"/>
        </w:numPr>
      </w:pPr>
      <w:r>
        <w:t>Kjørte km</w:t>
      </w:r>
    </w:p>
    <w:p w:rsidR="00C46E6C" w:rsidP="00C46E6C" w:rsidRDefault="00C46E6C" w14:paraId="3EE166F6" w14:textId="77777777">
      <w:pPr>
        <w:pStyle w:val="Listeavsnitt"/>
        <w:numPr>
          <w:ilvl w:val="0"/>
          <w:numId w:val="1"/>
        </w:numPr>
      </w:pPr>
      <w:r>
        <w:t>Utlegg (ferje, bom utenom Nord-Jæren etc)</w:t>
      </w:r>
    </w:p>
    <w:p w:rsidR="00C46E6C" w:rsidP="00C46E6C" w:rsidRDefault="00C46E6C" w14:paraId="6837B744" w14:textId="77777777">
      <w:pPr>
        <w:pStyle w:val="Listeavsnitt"/>
        <w:numPr>
          <w:ilvl w:val="0"/>
          <w:numId w:val="1"/>
        </w:numPr>
      </w:pPr>
      <w:r>
        <w:t>Spesifisert tillegg (eksempelvis rullestol)</w:t>
      </w:r>
    </w:p>
    <w:p w:rsidR="00C46E6C" w:rsidP="00C46E6C" w:rsidRDefault="00C46E6C" w14:paraId="3C7EABFB" w14:textId="77777777">
      <w:pPr>
        <w:pStyle w:val="Listeavsnitt"/>
        <w:numPr>
          <w:ilvl w:val="0"/>
          <w:numId w:val="1"/>
        </w:numPr>
      </w:pPr>
      <w:r>
        <w:t>Egenandelsbeløp</w:t>
      </w:r>
    </w:p>
    <w:p w:rsidR="00C46E6C" w:rsidP="00C46E6C" w:rsidRDefault="00C46E6C" w14:paraId="629894D2" w14:textId="77777777">
      <w:pPr>
        <w:pStyle w:val="Listeavsnitt"/>
        <w:numPr>
          <w:ilvl w:val="0"/>
          <w:numId w:val="1"/>
        </w:numPr>
      </w:pPr>
      <w:r>
        <w:t>Frikortbeløp</w:t>
      </w:r>
    </w:p>
    <w:p w:rsidR="00C46E6C" w:rsidP="00C46E6C" w:rsidRDefault="00C46E6C" w14:paraId="129237ED" w14:textId="77777777">
      <w:pPr>
        <w:pStyle w:val="Listeavsnitt"/>
        <w:numPr>
          <w:ilvl w:val="0"/>
          <w:numId w:val="1"/>
        </w:numPr>
      </w:pPr>
      <w:r>
        <w:t>Fritaksbeløp</w:t>
      </w:r>
    </w:p>
    <w:p w:rsidR="00C46E6C" w:rsidP="00C46E6C" w:rsidRDefault="00C46E6C" w14:paraId="0E782756" w14:textId="77777777">
      <w:pPr>
        <w:pStyle w:val="Listeavsnitt"/>
        <w:numPr>
          <w:ilvl w:val="0"/>
          <w:numId w:val="1"/>
        </w:numPr>
      </w:pPr>
      <w:r>
        <w:t xml:space="preserve">Avvikskode/Bomturkode </w:t>
      </w:r>
    </w:p>
    <w:p w:rsidR="00C46E6C" w:rsidP="00C46E6C" w:rsidRDefault="00C46E6C" w14:paraId="3289D679" w14:textId="77777777">
      <w:pPr>
        <w:pStyle w:val="Listeavsnitt"/>
        <w:numPr>
          <w:ilvl w:val="0"/>
          <w:numId w:val="1"/>
        </w:numPr>
      </w:pPr>
      <w:r>
        <w:t>Leverandør</w:t>
      </w:r>
    </w:p>
    <w:p w:rsidR="00C46E6C" w:rsidP="00C46E6C" w:rsidRDefault="00C46E6C" w14:paraId="6CF5BDB1" w14:textId="77777777">
      <w:pPr>
        <w:pStyle w:val="Listeavsnitt"/>
        <w:numPr>
          <w:ilvl w:val="0"/>
          <w:numId w:val="1"/>
        </w:numPr>
      </w:pPr>
      <w:r>
        <w:t>Løyvenummer</w:t>
      </w:r>
    </w:p>
    <w:p w:rsidR="00C46E6C" w:rsidP="00C46E6C" w:rsidRDefault="00C46E6C" w14:paraId="2A7B120F" w14:textId="77777777">
      <w:pPr>
        <w:pStyle w:val="Listeavsnitt"/>
        <w:numPr>
          <w:ilvl w:val="0"/>
          <w:numId w:val="1"/>
        </w:numPr>
      </w:pPr>
      <w:r>
        <w:t>Sjåfør ID</w:t>
      </w:r>
    </w:p>
    <w:p w:rsidR="00C46E6C" w:rsidP="00C46E6C" w:rsidRDefault="00C46E6C" w14:paraId="4E708C82" w14:textId="77777777">
      <w:pPr>
        <w:pStyle w:val="Listeavsnitt"/>
        <w:numPr>
          <w:ilvl w:val="0"/>
          <w:numId w:val="1"/>
        </w:numPr>
      </w:pPr>
      <w:r>
        <w:t>Merknader/fritekst</w:t>
      </w:r>
    </w:p>
    <w:p w:rsidR="00C46E6C" w:rsidP="00E46FB1" w:rsidRDefault="00C46E6C" w14:paraId="4ECB46DE" w14:textId="77777777"/>
    <w:p w:rsidR="00C46E6C" w:rsidP="00E46FB1" w:rsidRDefault="00C46E6C" w14:paraId="676AA536" w14:textId="77777777">
      <w:r>
        <w:t>Formålet med behandling av personopplysninger er administrasjon av Kundens rekvirerte reiser. Administrasjon omfatter kontroll av innsendt faktura, fakturering, utarbeidelse av statistikk og samkjøring av turer.</w:t>
      </w:r>
    </w:p>
    <w:p w:rsidR="00C46E6C" w:rsidP="00E46FB1" w:rsidRDefault="00C46E6C" w14:paraId="0150FE69" w14:textId="763C8DBF">
      <w:r>
        <w:t>Kunden kan i dokument der samtykke innhentes nærmere spesifisere hva som til enhver tid ligger i begrepet «administrasjon av kundens rekvirerte reiser».  Personopplysninger om sjåførene som behandles med grunnlag i denne avtalen kan deles og / eller utleveres til Pasientreiser HF, andre pasientreisekontorer og helseforetak, og underleverandører av de nevnte institusjonene, i den utstrekning dette er nødvendig for å administrere Kundens rekvirerte reiser.</w:t>
      </w:r>
    </w:p>
    <w:p w:rsidR="00C46E6C" w:rsidP="00E46FB1" w:rsidRDefault="00C46E6C" w14:paraId="493AF7AD" w14:textId="63ADE88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0"/>
        <w:gridCol w:w="4530"/>
      </w:tblGrid>
      <w:tr w:rsidR="00C46E6C" w:rsidTr="00C46E6C" w14:paraId="7E4CF70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</w:tcPr>
          <w:p w:rsidRPr="00E46FB1" w:rsidR="00C46E6C" w:rsidP="00C46E6C" w:rsidRDefault="00C46E6C" w14:paraId="1B3CA3F1" w14:textId="645250B9">
            <w:r w:rsidRPr="00E46FB1">
              <w:t>Underskrift og dato</w:t>
            </w:r>
          </w:p>
        </w:tc>
        <w:tc>
          <w:tcPr>
            <w:tcW w:w="4530" w:type="dxa"/>
          </w:tcPr>
          <w:p w:rsidRPr="00E46FB1" w:rsidR="00C46E6C" w:rsidP="00C46E6C" w:rsidRDefault="00C46E6C" w14:paraId="006A04F6" w14:textId="77777777">
            <w:r w:rsidRPr="00E46FB1">
              <w:t>Sjåfør-ID (hvis aktuelt), og navn med blokkbokstaver</w:t>
            </w:r>
          </w:p>
        </w:tc>
      </w:tr>
      <w:tr w:rsidR="00C46E6C" w:rsidTr="00C46E6C" w14:paraId="79289D83" w14:textId="77777777">
        <w:tc>
          <w:tcPr>
            <w:tcW w:w="4530" w:type="dxa"/>
          </w:tcPr>
          <w:p w:rsidR="00C46E6C" w:rsidP="00C46E6C" w:rsidRDefault="00C46E6C" w14:paraId="021DC10E" w14:textId="77777777"/>
          <w:p w:rsidRPr="00E46FB1" w:rsidR="00C46E6C" w:rsidP="00C46E6C" w:rsidRDefault="00C46E6C" w14:paraId="69AD4C00" w14:textId="3990C68C">
            <w:r>
              <w:br/>
            </w:r>
          </w:p>
        </w:tc>
        <w:tc>
          <w:tcPr>
            <w:tcW w:w="4530" w:type="dxa"/>
          </w:tcPr>
          <w:p w:rsidRPr="00E46FB1" w:rsidR="00C46E6C" w:rsidP="00C46E6C" w:rsidRDefault="00C46E6C" w14:paraId="38499011" w14:textId="2156103E"/>
        </w:tc>
      </w:tr>
      <w:tr w:rsidR="00C46E6C" w:rsidTr="00C46E6C" w14:paraId="01005740" w14:textId="77777777">
        <w:tc>
          <w:tcPr>
            <w:tcW w:w="4530" w:type="dxa"/>
          </w:tcPr>
          <w:p w:rsidR="00C46E6C" w:rsidP="00C46E6C" w:rsidRDefault="00C46E6C" w14:paraId="35EB68FE" w14:textId="77777777"/>
          <w:p w:rsidRPr="00E46FB1" w:rsidR="00C46E6C" w:rsidP="00C46E6C" w:rsidRDefault="00C46E6C" w14:paraId="262F936B" w14:textId="02BD5ED3">
            <w:r>
              <w:br/>
            </w:r>
          </w:p>
        </w:tc>
        <w:tc>
          <w:tcPr>
            <w:tcW w:w="4530" w:type="dxa"/>
          </w:tcPr>
          <w:p w:rsidRPr="00E46FB1" w:rsidR="00C46E6C" w:rsidP="00C46E6C" w:rsidRDefault="00C46E6C" w14:paraId="0A3727D9" w14:textId="7DB9D078"/>
        </w:tc>
      </w:tr>
      <w:tr w:rsidR="00C46E6C" w:rsidTr="00C46E6C" w14:paraId="23E37EFF" w14:textId="77777777">
        <w:tc>
          <w:tcPr>
            <w:tcW w:w="4530" w:type="dxa"/>
          </w:tcPr>
          <w:p w:rsidR="00C46E6C" w:rsidP="00C46E6C" w:rsidRDefault="00C46E6C" w14:paraId="4575C4DF" w14:textId="77777777"/>
          <w:p w:rsidRPr="00E46FB1" w:rsidR="00C46E6C" w:rsidP="00C46E6C" w:rsidRDefault="00C46E6C" w14:paraId="051FD432" w14:textId="2327B5CA">
            <w:r>
              <w:br/>
            </w:r>
          </w:p>
        </w:tc>
        <w:tc>
          <w:tcPr>
            <w:tcW w:w="4530" w:type="dxa"/>
          </w:tcPr>
          <w:p w:rsidRPr="00E46FB1" w:rsidR="00C46E6C" w:rsidP="00C46E6C" w:rsidRDefault="00C46E6C" w14:paraId="311C4082" w14:textId="5C7F8367"/>
        </w:tc>
      </w:tr>
      <w:tr w:rsidR="00C46E6C" w:rsidTr="00C46E6C" w14:paraId="76EB3062" w14:textId="77777777">
        <w:tc>
          <w:tcPr>
            <w:tcW w:w="4530" w:type="dxa"/>
          </w:tcPr>
          <w:p w:rsidR="00C46E6C" w:rsidP="00C46E6C" w:rsidRDefault="00C46E6C" w14:paraId="130DB48A" w14:textId="77777777"/>
          <w:p w:rsidRPr="00E46FB1" w:rsidR="00C46E6C" w:rsidP="00C46E6C" w:rsidRDefault="00C46E6C" w14:paraId="698BC6ED" w14:textId="520E8B95">
            <w:r>
              <w:br/>
            </w:r>
          </w:p>
        </w:tc>
        <w:tc>
          <w:tcPr>
            <w:tcW w:w="4530" w:type="dxa"/>
          </w:tcPr>
          <w:p w:rsidRPr="00E46FB1" w:rsidR="00C46E6C" w:rsidP="00C46E6C" w:rsidRDefault="00C46E6C" w14:paraId="325B62D4" w14:textId="22E0F158"/>
        </w:tc>
      </w:tr>
      <w:tr w:rsidR="00C46E6C" w:rsidTr="00C46E6C" w14:paraId="1904E8D7" w14:textId="77777777">
        <w:tc>
          <w:tcPr>
            <w:tcW w:w="4530" w:type="dxa"/>
          </w:tcPr>
          <w:p w:rsidR="00C46E6C" w:rsidP="00C46E6C" w:rsidRDefault="00C46E6C" w14:paraId="4B143A8D" w14:textId="77777777"/>
          <w:p w:rsidRPr="00E46FB1" w:rsidR="00C46E6C" w:rsidP="00C46E6C" w:rsidRDefault="00C46E6C" w14:paraId="37AC29D8" w14:textId="0FD3CAB5">
            <w:r>
              <w:br/>
            </w:r>
          </w:p>
        </w:tc>
        <w:tc>
          <w:tcPr>
            <w:tcW w:w="4530" w:type="dxa"/>
          </w:tcPr>
          <w:p w:rsidRPr="00E46FB1" w:rsidR="00C46E6C" w:rsidP="00C46E6C" w:rsidRDefault="00C46E6C" w14:paraId="62CE2240" w14:textId="2A97782A"/>
        </w:tc>
      </w:tr>
      <w:tr w:rsidR="00C46E6C" w:rsidTr="00C46E6C" w14:paraId="273C8BB3" w14:textId="77777777">
        <w:tc>
          <w:tcPr>
            <w:tcW w:w="4530" w:type="dxa"/>
          </w:tcPr>
          <w:p w:rsidR="00C46E6C" w:rsidP="00C46E6C" w:rsidRDefault="00C46E6C" w14:paraId="278B4570" w14:textId="77777777"/>
          <w:p w:rsidRPr="00E46FB1" w:rsidR="00C46E6C" w:rsidP="00C46E6C" w:rsidRDefault="00C46E6C" w14:paraId="6C652FAF" w14:textId="621700EC">
            <w:r>
              <w:br/>
            </w:r>
          </w:p>
        </w:tc>
        <w:tc>
          <w:tcPr>
            <w:tcW w:w="4530" w:type="dxa"/>
          </w:tcPr>
          <w:p w:rsidRPr="00E46FB1" w:rsidR="00C46E6C" w:rsidP="00C46E6C" w:rsidRDefault="00C46E6C" w14:paraId="00E33388" w14:textId="0FE9A9C5"/>
        </w:tc>
      </w:tr>
      <w:tr w:rsidR="00C46E6C" w:rsidTr="00C46E6C" w14:paraId="40C06767" w14:textId="77777777">
        <w:tc>
          <w:tcPr>
            <w:tcW w:w="4530" w:type="dxa"/>
          </w:tcPr>
          <w:p w:rsidR="00C46E6C" w:rsidP="00C46E6C" w:rsidRDefault="00C46E6C" w14:paraId="30BA3C11" w14:textId="77777777"/>
          <w:p w:rsidRPr="00E46FB1" w:rsidR="00C46E6C" w:rsidP="00C46E6C" w:rsidRDefault="00C46E6C" w14:paraId="58C81AB5" w14:textId="24F39C27">
            <w:r>
              <w:br/>
            </w:r>
          </w:p>
        </w:tc>
        <w:tc>
          <w:tcPr>
            <w:tcW w:w="4530" w:type="dxa"/>
          </w:tcPr>
          <w:p w:rsidRPr="00E46FB1" w:rsidR="00C46E6C" w:rsidP="00C46E6C" w:rsidRDefault="00C46E6C" w14:paraId="0FB57E71" w14:textId="12229B20"/>
        </w:tc>
      </w:tr>
      <w:tr w:rsidR="00C46E6C" w:rsidTr="00C46E6C" w14:paraId="35650B32" w14:textId="77777777">
        <w:tc>
          <w:tcPr>
            <w:tcW w:w="4530" w:type="dxa"/>
          </w:tcPr>
          <w:p w:rsidR="00C46E6C" w:rsidP="00C46E6C" w:rsidRDefault="00C46E6C" w14:paraId="3A7475F9" w14:textId="77777777"/>
          <w:p w:rsidRPr="00E46FB1" w:rsidR="00C46E6C" w:rsidP="00C46E6C" w:rsidRDefault="00C46E6C" w14:paraId="304BB6A8" w14:textId="739F1EFB">
            <w:r w:rsidRPr="00E46FB1">
              <w:br/>
            </w:r>
          </w:p>
        </w:tc>
        <w:tc>
          <w:tcPr>
            <w:tcW w:w="4530" w:type="dxa"/>
          </w:tcPr>
          <w:p w:rsidRPr="00E46FB1" w:rsidR="00C46E6C" w:rsidP="00C46E6C" w:rsidRDefault="00C46E6C" w14:paraId="63AB1582" w14:textId="54A5C2B6"/>
        </w:tc>
      </w:tr>
      <w:tr w:rsidR="00C46E6C" w:rsidTr="00C46E6C" w14:paraId="7F76AB1C" w14:textId="77777777">
        <w:tc>
          <w:tcPr>
            <w:tcW w:w="4530" w:type="dxa"/>
          </w:tcPr>
          <w:p w:rsidR="00C46E6C" w:rsidP="00C46E6C" w:rsidRDefault="00C46E6C" w14:paraId="1AF0C22E" w14:textId="77777777"/>
          <w:p w:rsidRPr="00E46FB1" w:rsidR="00C46E6C" w:rsidP="00C46E6C" w:rsidRDefault="00C46E6C" w14:paraId="006B5762" w14:textId="20DEB5CA">
            <w:r w:rsidRPr="00E46FB1">
              <w:br/>
            </w:r>
          </w:p>
        </w:tc>
        <w:tc>
          <w:tcPr>
            <w:tcW w:w="4530" w:type="dxa"/>
          </w:tcPr>
          <w:p w:rsidRPr="00E46FB1" w:rsidR="00C46E6C" w:rsidP="00C46E6C" w:rsidRDefault="00C46E6C" w14:paraId="3103F264" w14:textId="762BA0C6"/>
        </w:tc>
      </w:tr>
      <w:tr w:rsidR="00C46E6C" w:rsidTr="00C46E6C" w14:paraId="6567F9CE" w14:textId="77777777">
        <w:tc>
          <w:tcPr>
            <w:tcW w:w="4530" w:type="dxa"/>
          </w:tcPr>
          <w:p w:rsidR="00C46E6C" w:rsidP="00C46E6C" w:rsidRDefault="00C46E6C" w14:paraId="230352AA" w14:textId="77777777"/>
          <w:p w:rsidR="00C46E6C" w:rsidP="00C46E6C" w:rsidRDefault="00C46E6C" w14:paraId="43EC91C4" w14:textId="77777777"/>
          <w:p w:rsidR="00C46E6C" w:rsidP="00C46E6C" w:rsidRDefault="00C46E6C" w14:paraId="426107B6" w14:textId="77777777"/>
        </w:tc>
        <w:tc>
          <w:tcPr>
            <w:tcW w:w="4530" w:type="dxa"/>
          </w:tcPr>
          <w:p w:rsidRPr="00E46FB1" w:rsidR="00C46E6C" w:rsidP="00C46E6C" w:rsidRDefault="00C46E6C" w14:paraId="1F71A231" w14:textId="77777777"/>
        </w:tc>
      </w:tr>
    </w:tbl>
    <w:p w:rsidRPr="00512B3B" w:rsidR="00512B3B" w:rsidP="008F2B11" w:rsidRDefault="00512B3B" w14:paraId="74726CAA" w14:textId="77777777"/>
    <w:sectPr w:rsidRPr="00512B3B" w:rsidR="00512B3B" w:rsidSect="00172E8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24509" w:rsidP="008A6B54" w:rsidRDefault="00324509" w14:paraId="436CE3E5" w14:textId="77777777">
      <w:pPr>
        <w:spacing w:after="0" w:line="240" w:lineRule="auto"/>
      </w:pPr>
      <w:r>
        <w:separator/>
      </w:r>
    </w:p>
  </w:endnote>
  <w:endnote w:type="continuationSeparator" w:id="0">
    <w:p w:rsidR="00324509" w:rsidP="008A6B54" w:rsidRDefault="00324509" w14:paraId="2D5736B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3D2911" w:rsidRDefault="003D2911" w14:paraId="1E474E1D" w14:textId="4D94D3EB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192B49D" wp14:editId="48FF9B7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1988352973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D2911" w:rsidR="003D2911" w:rsidP="003D2911" w:rsidRDefault="003D2911" w14:paraId="1C27FAED" w14:textId="44D20B12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3D2911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192B49D">
              <v:stroke joinstyle="miter"/>
              <v:path gradientshapeok="t" o:connecttype="rect"/>
            </v:shapetype>
            <v:shape id="Tekstboks 2" style="position:absolute;margin-left:0;margin-top:0;width:35pt;height:23.2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">
              <v:fill o:detectmouseclick="t"/>
              <v:textbox style="mso-fit-shape-to-text:t" inset="20pt,0,0,15pt">
                <w:txbxContent>
                  <w:p w:rsidRPr="003D2911" w:rsidR="003D2911" w:rsidP="003D2911" w:rsidRDefault="003D2911" w14:paraId="1C27FAED" w14:textId="44D20B12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12"/>
                        <w:szCs w:val="12"/>
                      </w:rPr>
                    </w:pPr>
                    <w:r w:rsidRPr="003D2911">
                      <w:rPr>
                        <w:rFonts w:ascii="Aptos" w:hAnsi="Aptos" w:eastAsia="Aptos" w:cs="Aptos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30"/>
      <w:gridCol w:w="3541"/>
    </w:tblGrid>
    <w:tr w:rsidRPr="00907B33" w:rsidR="0001190D" w:rsidTr="00C46E6C" w14:paraId="65C4DCEA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8" w:type="pct"/>
          <w:shd w:val="clear" w:color="auto" w:fill="auto"/>
        </w:tcPr>
        <w:p w:rsidRPr="00907B33" w:rsidR="0001190D" w:rsidP="0001190D" w:rsidRDefault="003D2911" w14:paraId="470C05FC" w14:textId="4FE18787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63360" behindDoc="0" locked="0" layoutInCell="1" allowOverlap="1" wp14:anchorId="1A191818" wp14:editId="1E1942F7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1022296316" name="Tekstboks 3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Pr="003D2911" w:rsidR="003D2911" w:rsidP="003D2911" w:rsidRDefault="003D2911" w14:paraId="01D8D5EE" w14:textId="7693C5D4">
                                <w:pPr>
                                  <w:spacing w:after="0"/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3D2911"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 w14:anchorId="1A191818">
                    <v:stroke joinstyle="miter"/>
                    <v:path gradientshapeok="t" o:connecttype="rect"/>
                  </v:shapetype>
                  <v:shape id="Tekstboks 3" style="position:absolute;margin-left:0;margin-top:0;width:35pt;height:23.2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">
                    <v:fill o:detectmouseclick="t"/>
                    <v:textbox style="mso-fit-shape-to-text:t" inset="20pt,0,0,15pt">
                      <w:txbxContent>
                        <w:p w:rsidRPr="003D2911" w:rsidR="003D2911" w:rsidP="003D2911" w:rsidRDefault="003D2911" w14:paraId="01D8D5EE" w14:textId="7693C5D4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3D2911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907B33" w:rsidR="0001190D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 w:rsidR="0001190D">
            <w:rPr>
              <w:color w:val="003087" w:themeColor="text2"/>
              <w:sz w:val="18"/>
              <w:szCs w:val="18"/>
            </w:rPr>
            <w:t xml:space="preserve"> </w:t>
          </w:r>
          <w:r w:rsidRPr="00421342" w:rsidR="0001190D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952" w:type="pct"/>
          <w:shd w:val="clear" w:color="auto" w:fill="auto"/>
        </w:tcPr>
        <w:p w:rsidRPr="00907B33" w:rsidR="0001190D" w:rsidP="0001190D" w:rsidRDefault="0001190D" w14:paraId="334E8158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C46E6C" w14:paraId="649B1AE0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8" w:type="pct"/>
          <w:shd w:val="clear" w:color="auto" w:fill="auto"/>
        </w:tcPr>
        <w:p w:rsidRPr="00BD5AA6" w:rsidR="0001190D" w:rsidP="0001190D" w:rsidRDefault="00C46E6C" w14:paraId="4C5BF5F1" w14:textId="6240B02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C46E6C">
            <w:rPr>
              <w:b w:val="0"/>
              <w:bCs/>
              <w:color w:val="003087" w:themeColor="text2"/>
              <w:sz w:val="18"/>
              <w:szCs w:val="18"/>
            </w:rPr>
            <w:t xml:space="preserve">Samtykke til bruk av personopplysninger, versjon </w:t>
          </w:r>
          <w:r w:rsidR="00713387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C46E6C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13387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952" w:type="pct"/>
        </w:tcPr>
        <w:p w:rsidRPr="00907B33" w:rsidR="0001190D" w:rsidP="0001190D" w:rsidRDefault="0001190D" w14:paraId="7EF6FED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2D62F9FD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25"/>
      <w:gridCol w:w="3535"/>
    </w:tblGrid>
    <w:tr w:rsidRPr="00907B33" w:rsidR="004F084A" w:rsidTr="00C46E6C" w14:paraId="4EEA8DED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9" w:type="pct"/>
          <w:shd w:val="clear" w:color="auto" w:fill="auto"/>
        </w:tcPr>
        <w:p w:rsidRPr="00907B33" w:rsidR="004F084A" w:rsidP="004F084A" w:rsidRDefault="003D2911" w14:paraId="50AF174B" w14:textId="3EF32203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61312" behindDoc="0" locked="0" layoutInCell="1" allowOverlap="1" wp14:anchorId="106CA715" wp14:editId="5119D89E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886682153" name="Tekstboks 1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Pr="003D2911" w:rsidR="003D2911" w:rsidP="003D2911" w:rsidRDefault="003D2911" w14:paraId="4F790EA7" w14:textId="723407BD">
                                <w:pPr>
                                  <w:spacing w:after="0"/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3D2911"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 w14:anchorId="106CA715">
                    <v:stroke joinstyle="miter"/>
                    <v:path gradientshapeok="t" o:connecttype="rect"/>
                  </v:shapetype>
                  <v:shape id="Tekstboks 1" style="position:absolute;margin-left:0;margin-top:0;width:35pt;height:23.2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">
                    <v:fill o:detectmouseclick="t"/>
                    <v:textbox style="mso-fit-shape-to-text:t" inset="20pt,0,0,15pt">
                      <w:txbxContent>
                        <w:p w:rsidRPr="003D2911" w:rsidR="003D2911" w:rsidP="003D2911" w:rsidRDefault="003D2911" w14:paraId="4F790EA7" w14:textId="723407BD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3D2911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907B33" w:rsidR="004F084A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 w:rsidR="004F084A">
            <w:rPr>
              <w:color w:val="003087" w:themeColor="text2"/>
              <w:sz w:val="18"/>
              <w:szCs w:val="18"/>
            </w:rPr>
            <w:t xml:space="preserve"> </w:t>
          </w:r>
          <w:r w:rsidRPr="00421342" w:rsidR="004F084A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951" w:type="pct"/>
          <w:shd w:val="clear" w:color="auto" w:fill="auto"/>
        </w:tcPr>
        <w:p w:rsidRPr="00907B33" w:rsidR="004F084A" w:rsidP="004F084A" w:rsidRDefault="004F084A" w14:paraId="681D80FE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C46E6C" w14:paraId="7E0CB716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9" w:type="pct"/>
          <w:shd w:val="clear" w:color="auto" w:fill="auto"/>
        </w:tcPr>
        <w:p w:rsidRPr="00BD5AA6" w:rsidR="004F084A" w:rsidP="004F084A" w:rsidRDefault="00C46E6C" w14:paraId="1753AE64" w14:textId="6EA1335F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C46E6C">
            <w:rPr>
              <w:b w:val="0"/>
              <w:bCs/>
              <w:color w:val="003087" w:themeColor="text2"/>
              <w:sz w:val="18"/>
              <w:szCs w:val="18"/>
            </w:rPr>
            <w:t>Samtykke til bruk av personopplysninger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13387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13387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951" w:type="pct"/>
        </w:tcPr>
        <w:p w:rsidRPr="00907B33" w:rsidR="004F084A" w:rsidP="004F084A" w:rsidRDefault="004F084A" w14:paraId="0055FE62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48D8BDC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24509" w:rsidP="008A6B54" w:rsidRDefault="00324509" w14:paraId="33FBF895" w14:textId="77777777">
      <w:pPr>
        <w:spacing w:after="0" w:line="240" w:lineRule="auto"/>
      </w:pPr>
      <w:r>
        <w:separator/>
      </w:r>
    </w:p>
  </w:footnote>
  <w:footnote w:type="continuationSeparator" w:id="0">
    <w:p w:rsidR="00324509" w:rsidP="008A6B54" w:rsidRDefault="00324509" w14:paraId="0ABB192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733591BD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7C48AEE" wp14:editId="3A12832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7E6DAE12" w14:textId="62C6BBC8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33E864C" wp14:editId="40B2F99C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1A04CCF7">
      <w:rPr>
        <w:sz w:val="18"/>
        <w:szCs w:val="18"/>
      </w:rPr>
      <w:t>Ref.:</w:t>
    </w:r>
    <w:r w:rsidRPr="1A04CCF7" w:rsidR="1A04CCF7">
      <w:rPr>
        <w:sz w:val="18"/>
        <w:szCs w:val="18"/>
      </w:rPr>
      <w:t xml:space="preserve"> 2026/463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E2383"/>
    <w:multiLevelType w:val="hybridMultilevel"/>
    <w:tmpl w:val="274AADC8"/>
    <w:lvl w:ilvl="0" w:tplc="041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131676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E6C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B3AEF"/>
    <w:rsid w:val="002C03B4"/>
    <w:rsid w:val="002C5C80"/>
    <w:rsid w:val="002D33F1"/>
    <w:rsid w:val="002F21B1"/>
    <w:rsid w:val="00311005"/>
    <w:rsid w:val="00324509"/>
    <w:rsid w:val="003420FA"/>
    <w:rsid w:val="003C7810"/>
    <w:rsid w:val="003D2911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4C4E"/>
    <w:rsid w:val="00517D32"/>
    <w:rsid w:val="00522354"/>
    <w:rsid w:val="005703FD"/>
    <w:rsid w:val="005E3FC0"/>
    <w:rsid w:val="005E61C2"/>
    <w:rsid w:val="005F5862"/>
    <w:rsid w:val="006837C3"/>
    <w:rsid w:val="00686C0E"/>
    <w:rsid w:val="006F312A"/>
    <w:rsid w:val="00713387"/>
    <w:rsid w:val="00753831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12568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274EE"/>
    <w:rsid w:val="00C3551E"/>
    <w:rsid w:val="00C37AEC"/>
    <w:rsid w:val="00C46E6C"/>
    <w:rsid w:val="00C80220"/>
    <w:rsid w:val="00CB354A"/>
    <w:rsid w:val="00CC0CDA"/>
    <w:rsid w:val="00D0738E"/>
    <w:rsid w:val="00D25402"/>
    <w:rsid w:val="00D549FA"/>
    <w:rsid w:val="00D758FB"/>
    <w:rsid w:val="00D8322D"/>
    <w:rsid w:val="00D869B4"/>
    <w:rsid w:val="00E3138E"/>
    <w:rsid w:val="00EA45CB"/>
    <w:rsid w:val="00EB13E8"/>
    <w:rsid w:val="00EB5F17"/>
    <w:rsid w:val="00ED29B3"/>
    <w:rsid w:val="00EF7C84"/>
    <w:rsid w:val="00F0148F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0ABE7E00"/>
    <w:rsid w:val="1A04CCF7"/>
    <w:rsid w:val="1CA779E9"/>
    <w:rsid w:val="4962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EC7E81"/>
  <w15:chartTrackingRefBased/>
  <w15:docId w15:val="{BA65F7E7-A4A7-46E4-844E-D1E22BE1F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C46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07605d1-6bf2-457c-b2d0-db5af9e74b85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0CAE8990C2C04CBCD9AD30445567ED" ma:contentTypeVersion="14" ma:contentTypeDescription="Opprett et nytt dokument." ma:contentTypeScope="" ma:versionID="ac91d440e6ecac08a3922028933e1c56">
  <xsd:schema xmlns:xsd="http://www.w3.org/2001/XMLSchema" xmlns:xs="http://www.w3.org/2001/XMLSchema" xmlns:p="http://schemas.microsoft.com/office/2006/metadata/properties" xmlns:ns1="http://schemas.microsoft.com/sharepoint/v3" xmlns:ns2="f07605d1-6bf2-457c-b2d0-db5af9e74b85" xmlns:ns3="7e8059af-42db-44da-87c8-820a5e8c3b85" targetNamespace="http://schemas.microsoft.com/office/2006/metadata/properties" ma:root="true" ma:fieldsID="4bf9d75b7029de1888ffd962b06683e8" ns1:_="" ns2:_="" ns3:_="">
    <xsd:import namespace="http://schemas.microsoft.com/sharepoint/v3"/>
    <xsd:import namespace="f07605d1-6bf2-457c-b2d0-db5af9e74b85"/>
    <xsd:import namespace="7e8059af-42db-44da-87c8-820a5e8c3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605d1-6bf2-457c-b2d0-db5af9e74b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bb92639a-ee2f-4dc8-83f5-6dd8a25d9b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8059af-42db-44da-87c8-820a5e8c3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E76CE1-C196-4DEF-B334-90E56A5B78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437CE6-C7D5-4240-8FB8-FA23B33795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07605d1-6bf2-457c-b2d0-db5af9e74b85"/>
  </ds:schemaRefs>
</ds:datastoreItem>
</file>

<file path=customXml/itemProps4.xml><?xml version="1.0" encoding="utf-8"?>
<ds:datastoreItem xmlns:ds="http://schemas.openxmlformats.org/officeDocument/2006/customXml" ds:itemID="{D8C87F03-118E-40ED-9179-4DE191211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605d1-6bf2-457c-b2d0-db5af9e74b85"/>
    <ds:schemaRef ds:uri="7e8059af-42db-44da-87c8-820a5e8c3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Sykehusinnkjøp%20-%20mal%20uten%20overskrift%20nummer.dotx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Nørstrud, Anna Christina</cp:lastModifiedBy>
  <cp:revision>5</cp:revision>
  <dcterms:created xsi:type="dcterms:W3CDTF">2026-04-16T06:01:00Z</dcterms:created>
  <dcterms:modified xsi:type="dcterms:W3CDTF">2026-04-16T06:01:55Z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0x010100050CAE8990C2C04CBCD9AD30445567ED</vt:lpwstr>
  </property>
  <property fmtid="{D5CDD505-2E9C-101B-9397-08002B2CF9AE}" pid="3" name="ClassificationContentMarkingFooterShapeIds">
    <vt:lpwstr>34d9b229,7683dbcd,3cef00fc</vt:lpwstr>
  </property>
  <property fmtid="{D5CDD505-2E9C-101B-9397-08002B2CF9AE}" pid="4" name="ClassificationContentMarkingFooterFontProps">
    <vt:lpwstr>#000000,6,Aptos</vt:lpwstr>
  </property>
  <property fmtid="{D5CDD505-2E9C-101B-9397-08002B2CF9AE}" pid="5" name="ClassificationContentMarkingFooterText">
    <vt:lpwstr>Intern</vt:lpwstr>
  </property>
  <property fmtid="{D5CDD505-2E9C-101B-9397-08002B2CF9AE}" pid="6" name="MSIP_Label_27c53dd1-6ec2-448f-b81e-3adee47fd651_Enabled">
    <vt:lpwstr>true</vt:lpwstr>
  </property>
  <property fmtid="{D5CDD505-2E9C-101B-9397-08002B2CF9AE}" pid="7" name="MSIP_Label_27c53dd1-6ec2-448f-b81e-3adee47fd651_SetDate">
    <vt:lpwstr>2026-04-16T06:01:40Z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iteId">
    <vt:lpwstr>92c8809f-91e0-445b-804f-b6a7b43ef73a</vt:lpwstr>
  </property>
  <property fmtid="{D5CDD505-2E9C-101B-9397-08002B2CF9AE}" pid="11" name="MSIP_Label_27c53dd1-6ec2-448f-b81e-3adee47fd651_ActionId">
    <vt:lpwstr>9877b215-45f4-48d0-bdb0-f0e1b059d5d9</vt:lpwstr>
  </property>
  <property fmtid="{D5CDD505-2E9C-101B-9397-08002B2CF9AE}" pid="12" name="MSIP_Label_27c53dd1-6ec2-448f-b81e-3adee47fd651_ContentBits">
    <vt:lpwstr>2</vt:lpwstr>
  </property>
  <property fmtid="{D5CDD505-2E9C-101B-9397-08002B2CF9AE}" pid="13" name="MSIP_Label_27c53dd1-6ec2-448f-b81e-3adee47fd651_Tag">
    <vt:lpwstr>10, 3, 0, 2</vt:lpwstr>
  </property>
  <property fmtid="{D5CDD505-2E9C-101B-9397-08002B2CF9AE}" pid="14" name="MediaServiceImageTags">
    <vt:lpwstr/>
  </property>
</Properties>
</file>